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F31" w:rsidRDefault="00944F31" w:rsidP="00944F31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B33277">
        <w:t>R3</w:t>
      </w:r>
      <w:proofErr w:type="spellEnd"/>
      <w:r w:rsidR="00B33277">
        <w:t>-</w:t>
      </w:r>
      <w:r w:rsidR="00B121D4" w:rsidRPr="00B121D4">
        <w:rPr>
          <w:lang w:eastAsia="ja-JP"/>
        </w:rPr>
        <w:t>253</w:t>
      </w:r>
      <w:r w:rsidR="00DA20FF">
        <w:rPr>
          <w:lang w:eastAsia="ja-JP"/>
        </w:rPr>
        <w:t>962</w:t>
      </w:r>
    </w:p>
    <w:p w:rsidR="00944F31" w:rsidRDefault="00944F31" w:rsidP="00944F31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</w:t>
      </w:r>
      <w:r w:rsidR="002649A1">
        <w:t>rd</w:t>
      </w:r>
      <w:r w:rsidRPr="001902EB">
        <w:t xml:space="preserve"> May 2025</w:t>
      </w:r>
    </w:p>
    <w:p w:rsidR="001B7414" w:rsidRPr="00944F31" w:rsidRDefault="001B7414">
      <w:pPr>
        <w:pStyle w:val="3gpptitlecitytdocnumber"/>
      </w:pPr>
    </w:p>
    <w:p w:rsidR="001B7414" w:rsidRDefault="001B7414">
      <w:pPr>
        <w:pStyle w:val="3gpptitlecitytdocnumber"/>
      </w:pPr>
    </w:p>
    <w:p w:rsidR="001B7414" w:rsidRDefault="00221B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</w:t>
      </w:r>
      <w:r w:rsidR="008F702D">
        <w:rPr>
          <w:rFonts w:ascii="Arial" w:eastAsia="等线" w:hAnsi="Arial" w:cs="Arial"/>
          <w:b/>
          <w:lang w:eastAsia="en-GB"/>
        </w:rPr>
        <w:t>itle:</w:t>
      </w:r>
      <w:r w:rsidR="008F702D">
        <w:rPr>
          <w:rFonts w:ascii="Arial" w:eastAsia="等线" w:hAnsi="Arial" w:cs="Arial"/>
          <w:b/>
          <w:lang w:eastAsia="en-GB"/>
        </w:rPr>
        <w:tab/>
        <w:t>Reply LS on OAM-centric solution for NW-side data collection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r>
        <w:rPr>
          <w:rFonts w:ascii="Arial" w:eastAsia="等线" w:hAnsi="Arial" w:cs="Arial"/>
          <w:b/>
          <w:lang w:eastAsia="en-GB"/>
        </w:rPr>
        <w:tab/>
      </w:r>
      <w:r w:rsidR="009040B0">
        <w:rPr>
          <w:rFonts w:ascii="Arial" w:eastAsia="等线" w:hAnsi="Arial" w:cs="Arial"/>
          <w:b/>
          <w:lang w:eastAsia="en-GB"/>
        </w:rPr>
        <w:t>R2-2503170/</w:t>
      </w:r>
      <w:r w:rsidR="009040B0" w:rsidRPr="00AF5BC1">
        <w:rPr>
          <w:rFonts w:ascii="Arial" w:eastAsia="等线" w:hAnsi="Arial" w:cs="Arial"/>
          <w:b/>
          <w:lang w:eastAsia="en-GB"/>
        </w:rPr>
        <w:t>R3-253011</w:t>
      </w:r>
      <w:bookmarkStart w:id="0" w:name="_GoBack"/>
      <w:bookmarkEnd w:id="0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7356FD">
        <w:rPr>
          <w:rFonts w:ascii="Arial" w:eastAsia="等线" w:hAnsi="Arial" w:cs="Arial"/>
          <w:b/>
        </w:rPr>
        <w:t>RAN3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SA5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7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1B7414" w:rsidRDefault="008F702D">
      <w:r>
        <w:t xml:space="preserve">RAN3 thanks </w:t>
      </w:r>
      <w:proofErr w:type="spellStart"/>
      <w:r>
        <w:t>RAN2</w:t>
      </w:r>
      <w:proofErr w:type="spellEnd"/>
      <w:r>
        <w:t xml:space="preserve"> for the LS related to OAM-centric solution for NW-side data collection.</w:t>
      </w:r>
    </w:p>
    <w:p w:rsidR="005D6508" w:rsidRPr="005D6508" w:rsidRDefault="005D650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AN3 has not been involved in this discussion concerning the network side data collection AI/ML use cases.</w:t>
      </w:r>
    </w:p>
    <w:p w:rsidR="00A95848" w:rsidRDefault="002F3233">
      <w:r>
        <w:t>With this in mind, f</w:t>
      </w:r>
      <w:r w:rsidR="00A95848" w:rsidRPr="00A95848">
        <w:t xml:space="preserve">or both </w:t>
      </w:r>
      <w:proofErr w:type="spellStart"/>
      <w:r w:rsidR="00A95848" w:rsidRPr="00A95848">
        <w:t>RAN2</w:t>
      </w:r>
      <w:proofErr w:type="spellEnd"/>
      <w:r w:rsidR="00A95848" w:rsidRPr="00A95848">
        <w:t xml:space="preserve"> agreements, they can be supported based on current management based immediate MDT mechanism without impact on RAN3</w:t>
      </w:r>
      <w:r w:rsidR="004264E2">
        <w:t xml:space="preserve"> specifications</w:t>
      </w:r>
      <w:r w:rsidR="00A95848" w:rsidRPr="00A95848">
        <w:t>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</w:t>
      </w:r>
      <w:r w:rsidR="007359F4">
        <w:rPr>
          <w:rFonts w:ascii="Arial" w:eastAsia="等线" w:hAnsi="Arial" w:cs="Arial"/>
          <w:b/>
          <w:lang w:eastAsia="en-GB"/>
        </w:rPr>
        <w:t>take above information into consideration</w:t>
      </w:r>
      <w:r>
        <w:rPr>
          <w:rFonts w:ascii="Arial" w:eastAsia="等线" w:hAnsi="Arial" w:cs="Arial"/>
          <w:b/>
          <w:lang w:eastAsia="en-GB"/>
        </w:rPr>
        <w:t>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:rsidR="001B7414" w:rsidRDefault="001B7414"/>
    <w:sectPr w:rsidR="001B7414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568" w:rsidRDefault="00265568">
      <w:pPr>
        <w:spacing w:after="0"/>
      </w:pPr>
      <w:r>
        <w:separator/>
      </w:r>
    </w:p>
  </w:endnote>
  <w:endnote w:type="continuationSeparator" w:id="0">
    <w:p w:rsidR="00265568" w:rsidRDefault="00265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568" w:rsidRDefault="00265568">
      <w:pPr>
        <w:spacing w:after="0"/>
      </w:pPr>
      <w:r>
        <w:separator/>
      </w:r>
    </w:p>
  </w:footnote>
  <w:footnote w:type="continuationSeparator" w:id="0">
    <w:p w:rsidR="00265568" w:rsidRDefault="00265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414" w:rsidRDefault="008F702D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5318"/>
    <w:multiLevelType w:val="multilevel"/>
    <w:tmpl w:val="081253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F371A"/>
    <w:multiLevelType w:val="multilevel"/>
    <w:tmpl w:val="0ADF371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0686E"/>
    <w:multiLevelType w:val="multilevel"/>
    <w:tmpl w:val="33E0686E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2C3E12"/>
    <w:multiLevelType w:val="multilevel"/>
    <w:tmpl w:val="432C3E1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A6"/>
    <w:rsid w:val="00000DF0"/>
    <w:rsid w:val="00001E8F"/>
    <w:rsid w:val="00005439"/>
    <w:rsid w:val="00014226"/>
    <w:rsid w:val="00020D4D"/>
    <w:rsid w:val="0002228C"/>
    <w:rsid w:val="00022E4A"/>
    <w:rsid w:val="000243D2"/>
    <w:rsid w:val="00024C18"/>
    <w:rsid w:val="000472E8"/>
    <w:rsid w:val="00051FFB"/>
    <w:rsid w:val="00061D0F"/>
    <w:rsid w:val="00067DCD"/>
    <w:rsid w:val="00077BF0"/>
    <w:rsid w:val="00094F0A"/>
    <w:rsid w:val="000A622A"/>
    <w:rsid w:val="000A6394"/>
    <w:rsid w:val="000B3581"/>
    <w:rsid w:val="000C038A"/>
    <w:rsid w:val="000C6598"/>
    <w:rsid w:val="000D6382"/>
    <w:rsid w:val="000E3FA3"/>
    <w:rsid w:val="000E49FB"/>
    <w:rsid w:val="000F23FA"/>
    <w:rsid w:val="00102F67"/>
    <w:rsid w:val="00112C4C"/>
    <w:rsid w:val="00116582"/>
    <w:rsid w:val="00145D43"/>
    <w:rsid w:val="001562B4"/>
    <w:rsid w:val="0016286B"/>
    <w:rsid w:val="001670B9"/>
    <w:rsid w:val="001670C1"/>
    <w:rsid w:val="001763A1"/>
    <w:rsid w:val="001902EB"/>
    <w:rsid w:val="00191183"/>
    <w:rsid w:val="00192C46"/>
    <w:rsid w:val="001A7B60"/>
    <w:rsid w:val="001B0017"/>
    <w:rsid w:val="001B596B"/>
    <w:rsid w:val="001B6CDC"/>
    <w:rsid w:val="001B7414"/>
    <w:rsid w:val="001B7A65"/>
    <w:rsid w:val="001D0440"/>
    <w:rsid w:val="001D2CB8"/>
    <w:rsid w:val="001D3382"/>
    <w:rsid w:val="001D6135"/>
    <w:rsid w:val="001E0F9A"/>
    <w:rsid w:val="001E41F3"/>
    <w:rsid w:val="001E48D4"/>
    <w:rsid w:val="001E54F4"/>
    <w:rsid w:val="00205F7E"/>
    <w:rsid w:val="0020722F"/>
    <w:rsid w:val="002101FC"/>
    <w:rsid w:val="002212B6"/>
    <w:rsid w:val="002218D6"/>
    <w:rsid w:val="00221B88"/>
    <w:rsid w:val="0023491B"/>
    <w:rsid w:val="002353C3"/>
    <w:rsid w:val="0026004D"/>
    <w:rsid w:val="00260BCB"/>
    <w:rsid w:val="00262C39"/>
    <w:rsid w:val="002636A7"/>
    <w:rsid w:val="002649A1"/>
    <w:rsid w:val="00265568"/>
    <w:rsid w:val="00273954"/>
    <w:rsid w:val="00274611"/>
    <w:rsid w:val="0027588B"/>
    <w:rsid w:val="00275D12"/>
    <w:rsid w:val="002769EB"/>
    <w:rsid w:val="002860C4"/>
    <w:rsid w:val="002A37C8"/>
    <w:rsid w:val="002A47EF"/>
    <w:rsid w:val="002B1A43"/>
    <w:rsid w:val="002B23F9"/>
    <w:rsid w:val="002B24C6"/>
    <w:rsid w:val="002B27BF"/>
    <w:rsid w:val="002B5741"/>
    <w:rsid w:val="002B5B7A"/>
    <w:rsid w:val="002C238A"/>
    <w:rsid w:val="002C47E6"/>
    <w:rsid w:val="002E5649"/>
    <w:rsid w:val="002E595A"/>
    <w:rsid w:val="002E6D32"/>
    <w:rsid w:val="002F3233"/>
    <w:rsid w:val="002F49A7"/>
    <w:rsid w:val="002F6F9F"/>
    <w:rsid w:val="00305409"/>
    <w:rsid w:val="00312183"/>
    <w:rsid w:val="00320BE8"/>
    <w:rsid w:val="00331E3E"/>
    <w:rsid w:val="00332A03"/>
    <w:rsid w:val="00336C09"/>
    <w:rsid w:val="003412F5"/>
    <w:rsid w:val="00343403"/>
    <w:rsid w:val="0034386B"/>
    <w:rsid w:val="0035319E"/>
    <w:rsid w:val="00353346"/>
    <w:rsid w:val="00376EE0"/>
    <w:rsid w:val="00392B19"/>
    <w:rsid w:val="00393995"/>
    <w:rsid w:val="00395DA6"/>
    <w:rsid w:val="00396631"/>
    <w:rsid w:val="003A17F8"/>
    <w:rsid w:val="003A4E1D"/>
    <w:rsid w:val="003A5266"/>
    <w:rsid w:val="003B044E"/>
    <w:rsid w:val="003B3C60"/>
    <w:rsid w:val="003B597F"/>
    <w:rsid w:val="003B7609"/>
    <w:rsid w:val="003C12C0"/>
    <w:rsid w:val="003D15E8"/>
    <w:rsid w:val="003E1A36"/>
    <w:rsid w:val="003E61FC"/>
    <w:rsid w:val="003F54CE"/>
    <w:rsid w:val="0040623E"/>
    <w:rsid w:val="004165D0"/>
    <w:rsid w:val="00416CFA"/>
    <w:rsid w:val="004242F1"/>
    <w:rsid w:val="00425B14"/>
    <w:rsid w:val="004264E2"/>
    <w:rsid w:val="00427549"/>
    <w:rsid w:val="00430CD0"/>
    <w:rsid w:val="00432031"/>
    <w:rsid w:val="00447131"/>
    <w:rsid w:val="004508ED"/>
    <w:rsid w:val="00452E18"/>
    <w:rsid w:val="004624CB"/>
    <w:rsid w:val="00465749"/>
    <w:rsid w:val="00467657"/>
    <w:rsid w:val="004704E3"/>
    <w:rsid w:val="00477480"/>
    <w:rsid w:val="00477891"/>
    <w:rsid w:val="004839DB"/>
    <w:rsid w:val="004865D4"/>
    <w:rsid w:val="004A1950"/>
    <w:rsid w:val="004A20E3"/>
    <w:rsid w:val="004B436D"/>
    <w:rsid w:val="004B75B7"/>
    <w:rsid w:val="004D1EBE"/>
    <w:rsid w:val="004E13AA"/>
    <w:rsid w:val="004F242B"/>
    <w:rsid w:val="004F260B"/>
    <w:rsid w:val="00501900"/>
    <w:rsid w:val="005124D6"/>
    <w:rsid w:val="0051580D"/>
    <w:rsid w:val="00520062"/>
    <w:rsid w:val="00540E46"/>
    <w:rsid w:val="00541738"/>
    <w:rsid w:val="00550D78"/>
    <w:rsid w:val="0055506D"/>
    <w:rsid w:val="00564BDC"/>
    <w:rsid w:val="00591D07"/>
    <w:rsid w:val="00592303"/>
    <w:rsid w:val="00592D74"/>
    <w:rsid w:val="00592E12"/>
    <w:rsid w:val="00592FB9"/>
    <w:rsid w:val="005A4ECC"/>
    <w:rsid w:val="005A6845"/>
    <w:rsid w:val="005C4D70"/>
    <w:rsid w:val="005D6508"/>
    <w:rsid w:val="005D6988"/>
    <w:rsid w:val="005E2C44"/>
    <w:rsid w:val="005E3A71"/>
    <w:rsid w:val="005E3D2A"/>
    <w:rsid w:val="005E4D8A"/>
    <w:rsid w:val="005F2108"/>
    <w:rsid w:val="005F436C"/>
    <w:rsid w:val="005F681F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566"/>
    <w:rsid w:val="006804C7"/>
    <w:rsid w:val="006848B8"/>
    <w:rsid w:val="0069062E"/>
    <w:rsid w:val="00695808"/>
    <w:rsid w:val="006A0847"/>
    <w:rsid w:val="006A5614"/>
    <w:rsid w:val="006B46FB"/>
    <w:rsid w:val="006D56BC"/>
    <w:rsid w:val="006E21FB"/>
    <w:rsid w:val="006E74F4"/>
    <w:rsid w:val="006F5DB4"/>
    <w:rsid w:val="00701495"/>
    <w:rsid w:val="0071052A"/>
    <w:rsid w:val="00711130"/>
    <w:rsid w:val="00721466"/>
    <w:rsid w:val="007342B2"/>
    <w:rsid w:val="007356FD"/>
    <w:rsid w:val="007359F4"/>
    <w:rsid w:val="00741E43"/>
    <w:rsid w:val="00742578"/>
    <w:rsid w:val="007534C3"/>
    <w:rsid w:val="00761F53"/>
    <w:rsid w:val="00765952"/>
    <w:rsid w:val="00773339"/>
    <w:rsid w:val="00775CD6"/>
    <w:rsid w:val="007767A3"/>
    <w:rsid w:val="00781DD7"/>
    <w:rsid w:val="00783A7F"/>
    <w:rsid w:val="00792342"/>
    <w:rsid w:val="00795237"/>
    <w:rsid w:val="0079777F"/>
    <w:rsid w:val="007A3277"/>
    <w:rsid w:val="007A34F3"/>
    <w:rsid w:val="007A6E6A"/>
    <w:rsid w:val="007A6F2E"/>
    <w:rsid w:val="007A7E79"/>
    <w:rsid w:val="007B5101"/>
    <w:rsid w:val="007B512A"/>
    <w:rsid w:val="007B572B"/>
    <w:rsid w:val="007C2097"/>
    <w:rsid w:val="007C2145"/>
    <w:rsid w:val="007D6A07"/>
    <w:rsid w:val="007E4113"/>
    <w:rsid w:val="007E4DB0"/>
    <w:rsid w:val="007E5FC8"/>
    <w:rsid w:val="008006B4"/>
    <w:rsid w:val="00805D95"/>
    <w:rsid w:val="00806761"/>
    <w:rsid w:val="00817981"/>
    <w:rsid w:val="008212BA"/>
    <w:rsid w:val="008227DB"/>
    <w:rsid w:val="008279FA"/>
    <w:rsid w:val="008430A5"/>
    <w:rsid w:val="00845D17"/>
    <w:rsid w:val="008579E4"/>
    <w:rsid w:val="008626E7"/>
    <w:rsid w:val="00864C42"/>
    <w:rsid w:val="00870EE7"/>
    <w:rsid w:val="008720B8"/>
    <w:rsid w:val="00885FB8"/>
    <w:rsid w:val="008872F5"/>
    <w:rsid w:val="008B1F20"/>
    <w:rsid w:val="008B253B"/>
    <w:rsid w:val="008C4751"/>
    <w:rsid w:val="008E5BDA"/>
    <w:rsid w:val="008F5544"/>
    <w:rsid w:val="008F664D"/>
    <w:rsid w:val="008F686C"/>
    <w:rsid w:val="008F6C3D"/>
    <w:rsid w:val="008F702D"/>
    <w:rsid w:val="009017EE"/>
    <w:rsid w:val="009040B0"/>
    <w:rsid w:val="00910F0E"/>
    <w:rsid w:val="00913222"/>
    <w:rsid w:val="00916443"/>
    <w:rsid w:val="00917C9F"/>
    <w:rsid w:val="00936638"/>
    <w:rsid w:val="00944F31"/>
    <w:rsid w:val="00950368"/>
    <w:rsid w:val="00952C9B"/>
    <w:rsid w:val="00955FBC"/>
    <w:rsid w:val="00957A67"/>
    <w:rsid w:val="00972525"/>
    <w:rsid w:val="0097349A"/>
    <w:rsid w:val="009777D9"/>
    <w:rsid w:val="009824D9"/>
    <w:rsid w:val="00991B88"/>
    <w:rsid w:val="0099484A"/>
    <w:rsid w:val="00995252"/>
    <w:rsid w:val="00996397"/>
    <w:rsid w:val="009A1081"/>
    <w:rsid w:val="009A579D"/>
    <w:rsid w:val="009B4C9D"/>
    <w:rsid w:val="009C0AEB"/>
    <w:rsid w:val="009C41C1"/>
    <w:rsid w:val="009E0762"/>
    <w:rsid w:val="009E21AE"/>
    <w:rsid w:val="009E3297"/>
    <w:rsid w:val="009F251D"/>
    <w:rsid w:val="009F734F"/>
    <w:rsid w:val="00A01D9B"/>
    <w:rsid w:val="00A04081"/>
    <w:rsid w:val="00A07158"/>
    <w:rsid w:val="00A20AB3"/>
    <w:rsid w:val="00A21256"/>
    <w:rsid w:val="00A22AE9"/>
    <w:rsid w:val="00A23D84"/>
    <w:rsid w:val="00A246B6"/>
    <w:rsid w:val="00A3732B"/>
    <w:rsid w:val="00A47E70"/>
    <w:rsid w:val="00A53AEF"/>
    <w:rsid w:val="00A71975"/>
    <w:rsid w:val="00A7671C"/>
    <w:rsid w:val="00A877DA"/>
    <w:rsid w:val="00A9195F"/>
    <w:rsid w:val="00A95848"/>
    <w:rsid w:val="00A97600"/>
    <w:rsid w:val="00AB00C3"/>
    <w:rsid w:val="00AB1244"/>
    <w:rsid w:val="00AC166D"/>
    <w:rsid w:val="00AC4923"/>
    <w:rsid w:val="00AD1CD8"/>
    <w:rsid w:val="00AD22E6"/>
    <w:rsid w:val="00AD7FC3"/>
    <w:rsid w:val="00AE5A38"/>
    <w:rsid w:val="00AE6E2C"/>
    <w:rsid w:val="00AF05DD"/>
    <w:rsid w:val="00AF43A8"/>
    <w:rsid w:val="00B001C7"/>
    <w:rsid w:val="00B01DFB"/>
    <w:rsid w:val="00B0502B"/>
    <w:rsid w:val="00B121D4"/>
    <w:rsid w:val="00B24807"/>
    <w:rsid w:val="00B258BB"/>
    <w:rsid w:val="00B33277"/>
    <w:rsid w:val="00B34900"/>
    <w:rsid w:val="00B437CA"/>
    <w:rsid w:val="00B4770D"/>
    <w:rsid w:val="00B50379"/>
    <w:rsid w:val="00B560B5"/>
    <w:rsid w:val="00B67B97"/>
    <w:rsid w:val="00B70BDD"/>
    <w:rsid w:val="00B75CD2"/>
    <w:rsid w:val="00B76C75"/>
    <w:rsid w:val="00B968C8"/>
    <w:rsid w:val="00BA3EC5"/>
    <w:rsid w:val="00BB5DFC"/>
    <w:rsid w:val="00BD279D"/>
    <w:rsid w:val="00BD6BB8"/>
    <w:rsid w:val="00BE3B42"/>
    <w:rsid w:val="00C112C5"/>
    <w:rsid w:val="00C12DBC"/>
    <w:rsid w:val="00C25578"/>
    <w:rsid w:val="00C25AB1"/>
    <w:rsid w:val="00C31B69"/>
    <w:rsid w:val="00C5481B"/>
    <w:rsid w:val="00C573F0"/>
    <w:rsid w:val="00C65E99"/>
    <w:rsid w:val="00C72A29"/>
    <w:rsid w:val="00C74ED2"/>
    <w:rsid w:val="00C906BA"/>
    <w:rsid w:val="00C95985"/>
    <w:rsid w:val="00C95B80"/>
    <w:rsid w:val="00CA6304"/>
    <w:rsid w:val="00CB11E6"/>
    <w:rsid w:val="00CB512D"/>
    <w:rsid w:val="00CC5026"/>
    <w:rsid w:val="00CC644F"/>
    <w:rsid w:val="00CD5AC2"/>
    <w:rsid w:val="00CE5C0E"/>
    <w:rsid w:val="00D03F9A"/>
    <w:rsid w:val="00D07EFC"/>
    <w:rsid w:val="00D104E0"/>
    <w:rsid w:val="00D157AF"/>
    <w:rsid w:val="00D202FA"/>
    <w:rsid w:val="00D35F6F"/>
    <w:rsid w:val="00D608C3"/>
    <w:rsid w:val="00D63018"/>
    <w:rsid w:val="00D73D5F"/>
    <w:rsid w:val="00D94595"/>
    <w:rsid w:val="00D95B9C"/>
    <w:rsid w:val="00D95FEB"/>
    <w:rsid w:val="00D96016"/>
    <w:rsid w:val="00DA20FF"/>
    <w:rsid w:val="00DB17B2"/>
    <w:rsid w:val="00DB66FE"/>
    <w:rsid w:val="00DC274E"/>
    <w:rsid w:val="00DD5724"/>
    <w:rsid w:val="00DE34CF"/>
    <w:rsid w:val="00DE5BF9"/>
    <w:rsid w:val="00DE6E1D"/>
    <w:rsid w:val="00DF377D"/>
    <w:rsid w:val="00E02866"/>
    <w:rsid w:val="00E15BA1"/>
    <w:rsid w:val="00E27E18"/>
    <w:rsid w:val="00E64117"/>
    <w:rsid w:val="00E80E64"/>
    <w:rsid w:val="00E93D4C"/>
    <w:rsid w:val="00E9743C"/>
    <w:rsid w:val="00EA19EB"/>
    <w:rsid w:val="00EA32CF"/>
    <w:rsid w:val="00EA35BA"/>
    <w:rsid w:val="00EA6906"/>
    <w:rsid w:val="00EB1F52"/>
    <w:rsid w:val="00EB2397"/>
    <w:rsid w:val="00EB3F46"/>
    <w:rsid w:val="00EC0294"/>
    <w:rsid w:val="00EC635A"/>
    <w:rsid w:val="00EE0733"/>
    <w:rsid w:val="00EE7D7C"/>
    <w:rsid w:val="00EF376B"/>
    <w:rsid w:val="00EF3A19"/>
    <w:rsid w:val="00F03AED"/>
    <w:rsid w:val="00F03C76"/>
    <w:rsid w:val="00F1071F"/>
    <w:rsid w:val="00F10B0F"/>
    <w:rsid w:val="00F11694"/>
    <w:rsid w:val="00F2517E"/>
    <w:rsid w:val="00F25D98"/>
    <w:rsid w:val="00F262DF"/>
    <w:rsid w:val="00F300FB"/>
    <w:rsid w:val="00F3190B"/>
    <w:rsid w:val="00F425EA"/>
    <w:rsid w:val="00F458B7"/>
    <w:rsid w:val="00F54C39"/>
    <w:rsid w:val="00F56FE9"/>
    <w:rsid w:val="00F61596"/>
    <w:rsid w:val="00F75006"/>
    <w:rsid w:val="00F77D84"/>
    <w:rsid w:val="00F84D51"/>
    <w:rsid w:val="00F9031B"/>
    <w:rsid w:val="00F92B61"/>
    <w:rsid w:val="00F94E63"/>
    <w:rsid w:val="00FA1226"/>
    <w:rsid w:val="00FA55A0"/>
    <w:rsid w:val="00FA5EE6"/>
    <w:rsid w:val="00FB4E49"/>
    <w:rsid w:val="00FB6386"/>
    <w:rsid w:val="00FB7DE3"/>
    <w:rsid w:val="00FD0B53"/>
    <w:rsid w:val="00FD1195"/>
    <w:rsid w:val="00FD6FB0"/>
    <w:rsid w:val="00FE006E"/>
    <w:rsid w:val="00FE57B3"/>
    <w:rsid w:val="00FF250B"/>
    <w:rsid w:val="02B6410D"/>
    <w:rsid w:val="16CE0C48"/>
    <w:rsid w:val="17F1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basedOn w:val="a0"/>
    <w:uiPriority w:val="20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181</Words>
  <Characters>1032</Characters>
  <Application>Microsoft Office Word</Application>
  <DocSecurity>0</DocSecurity>
  <Lines>8</Lines>
  <Paragraphs>2</Paragraphs>
  <ScaleCrop>false</ScaleCrop>
  <Company>3GPP Support Team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ZTE Corporation</cp:lastModifiedBy>
  <cp:revision>3</cp:revision>
  <cp:lastPrinted>2411-12-31T15:59:00Z</cp:lastPrinted>
  <dcterms:created xsi:type="dcterms:W3CDTF">2025-05-23T12:25:00Z</dcterms:created>
  <dcterms:modified xsi:type="dcterms:W3CDTF">2025-05-23T12:26:00Z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7E99EDBC42524AFBB137A1626435AC8A</vt:lpwstr>
  </property>
</Properties>
</file>